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7C8DC" w14:textId="77777777" w:rsidR="006A75B2" w:rsidRDefault="006A75B2" w:rsidP="006A75B2">
      <w:pPr>
        <w:spacing w:before="120"/>
        <w:ind w:right="170"/>
        <w:rPr>
          <w:b/>
          <w:u w:val="single"/>
        </w:rPr>
      </w:pPr>
      <w:r w:rsidRPr="006A75B2">
        <w:rPr>
          <w:b/>
          <w:u w:val="single"/>
        </w:rPr>
        <w:t>DOKUMENT SKŁADANY NA WEZWANIE ZAMAWIAJĄCEGO</w:t>
      </w:r>
    </w:p>
    <w:p w14:paraId="03EBD378" w14:textId="77777777" w:rsidR="00AF2E86" w:rsidRDefault="00AF2E86" w:rsidP="006A75B2">
      <w:pPr>
        <w:spacing w:before="120"/>
        <w:ind w:right="170"/>
        <w:rPr>
          <w:b/>
          <w:u w:val="single"/>
        </w:rPr>
      </w:pPr>
    </w:p>
    <w:p w14:paraId="091C5207" w14:textId="77777777" w:rsidR="00AF2E86" w:rsidRPr="006A75B2" w:rsidRDefault="00AF2E86" w:rsidP="006A75B2">
      <w:pPr>
        <w:spacing w:before="120"/>
        <w:ind w:right="170"/>
      </w:pPr>
    </w:p>
    <w:p w14:paraId="222FABC1" w14:textId="1F603158" w:rsidR="00EF0FC8" w:rsidRDefault="00C03742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</w:rPr>
        <w:t xml:space="preserve">Załącznik nr </w:t>
      </w:r>
      <w:r w:rsidR="003F7BF8">
        <w:rPr>
          <w:rFonts w:ascii="Times New Roman" w:hAnsi="Times New Roman"/>
          <w:b w:val="0"/>
          <w:bCs/>
          <w:sz w:val="24"/>
        </w:rPr>
        <w:t>11</w:t>
      </w:r>
      <w:r>
        <w:rPr>
          <w:rFonts w:ascii="Times New Roman" w:hAnsi="Times New Roman"/>
          <w:b w:val="0"/>
          <w:bCs/>
          <w:sz w:val="24"/>
        </w:rPr>
        <w:t xml:space="preserve"> </w:t>
      </w:r>
      <w:r w:rsidR="00813709">
        <w:rPr>
          <w:rFonts w:ascii="Times New Roman" w:hAnsi="Times New Roman"/>
          <w:b w:val="0"/>
          <w:bCs/>
          <w:sz w:val="24"/>
          <w:szCs w:val="24"/>
        </w:rPr>
        <w:t>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813709">
        <w:trPr>
          <w:trHeight w:val="489"/>
        </w:trPr>
        <w:tc>
          <w:tcPr>
            <w:tcW w:w="4253" w:type="dxa"/>
            <w:shd w:val="clear" w:color="auto" w:fill="auto"/>
          </w:tcPr>
          <w:p w14:paraId="19DCD273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77777777" w:rsidR="00EF0FC8" w:rsidRDefault="00EF0FC8">
      <w:pPr>
        <w:rPr>
          <w:sz w:val="22"/>
        </w:rPr>
      </w:pP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2B06E3C6" w:rsidR="005C5B73" w:rsidRPr="00A54E78" w:rsidRDefault="005C5B73" w:rsidP="00813709">
      <w:pPr>
        <w:ind w:left="-426"/>
        <w:rPr>
          <w:b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90412F">
        <w:rPr>
          <w:b/>
          <w:sz w:val="24"/>
          <w:szCs w:val="24"/>
        </w:rPr>
        <w:t>6/ZP/2025</w:t>
      </w:r>
    </w:p>
    <w:p w14:paraId="3F54B664" w14:textId="77777777" w:rsidR="005C5B73" w:rsidRDefault="005C5B73" w:rsidP="00754A87">
      <w:pPr>
        <w:pStyle w:val="Nagwek2"/>
        <w:jc w:val="left"/>
        <w:rPr>
          <w:b/>
          <w:spacing w:val="20"/>
        </w:rPr>
      </w:pPr>
    </w:p>
    <w:p w14:paraId="2FE5EE66" w14:textId="7310047B" w:rsidR="00EF0FC8" w:rsidRPr="004B2A7E" w:rsidRDefault="00425DD9">
      <w:pPr>
        <w:pStyle w:val="Nagwek2"/>
        <w:jc w:val="center"/>
        <w:rPr>
          <w:b/>
          <w:color w:val="FF0000"/>
          <w:spacing w:val="20"/>
        </w:rPr>
      </w:pPr>
      <w:r w:rsidRPr="00425DD9">
        <w:rPr>
          <w:b/>
          <w:spacing w:val="20"/>
        </w:rPr>
        <w:t xml:space="preserve">WYKAZ </w:t>
      </w:r>
      <w:r w:rsidR="003F7BF8">
        <w:rPr>
          <w:b/>
          <w:spacing w:val="20"/>
        </w:rPr>
        <w:t>OSOB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31E978D4" w14:textId="533F67FA" w:rsidR="00BA450C" w:rsidRDefault="002B6E50" w:rsidP="00754A87">
      <w:pPr>
        <w:spacing w:after="240" w:line="276" w:lineRule="auto"/>
        <w:jc w:val="both"/>
        <w:rPr>
          <w:sz w:val="22"/>
          <w:szCs w:val="22"/>
        </w:rPr>
      </w:pPr>
      <w:bookmarkStart w:id="0" w:name="_Hlk88396566"/>
      <w:r w:rsidRPr="002B6E50">
        <w:rPr>
          <w:sz w:val="22"/>
          <w:szCs w:val="22"/>
        </w:rPr>
        <w:t>Składając ofertę w postępowaniu o udzielenie zamówienia publicznego prowadzonego w trybie podstawowym</w:t>
      </w:r>
      <w:r w:rsidRPr="002B6E50">
        <w:rPr>
          <w:sz w:val="22"/>
          <w:szCs w:val="22"/>
          <w:shd w:val="clear" w:color="auto" w:fill="FFFFFF"/>
        </w:rPr>
        <w:t xml:space="preserve"> </w:t>
      </w:r>
      <w:r w:rsidRPr="002B6E50">
        <w:rPr>
          <w:b/>
          <w:sz w:val="22"/>
          <w:szCs w:val="22"/>
        </w:rPr>
        <w:t>w oparciu o art. 275 pkt. 1 ustawy z dnia 11 września 2019r. Prawo za</w:t>
      </w:r>
      <w:r w:rsidR="0090412F">
        <w:rPr>
          <w:b/>
          <w:sz w:val="22"/>
          <w:szCs w:val="22"/>
        </w:rPr>
        <w:t>mówień publicznych (Dz.U. z 2024r. poz. 1320</w:t>
      </w:r>
      <w:r w:rsidRPr="002B6E50">
        <w:rPr>
          <w:b/>
          <w:sz w:val="22"/>
          <w:szCs w:val="22"/>
        </w:rPr>
        <w:t xml:space="preserve">), </w:t>
      </w:r>
      <w:r w:rsidRPr="002B6E50">
        <w:rPr>
          <w:bCs/>
          <w:sz w:val="22"/>
          <w:szCs w:val="22"/>
        </w:rPr>
        <w:t xml:space="preserve">zwanej dalej ”ustawą </w:t>
      </w:r>
      <w:proofErr w:type="spellStart"/>
      <w:r w:rsidRPr="002B6E50">
        <w:rPr>
          <w:bCs/>
          <w:sz w:val="22"/>
          <w:szCs w:val="22"/>
        </w:rPr>
        <w:t>Pzp</w:t>
      </w:r>
      <w:proofErr w:type="spellEnd"/>
      <w:r w:rsidRPr="002B6E50">
        <w:rPr>
          <w:bCs/>
          <w:sz w:val="22"/>
          <w:szCs w:val="22"/>
        </w:rPr>
        <w:t>”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p w14:paraId="19DE0E23" w14:textId="77777777" w:rsidR="00754A87" w:rsidRPr="002B6E50" w:rsidRDefault="00754A87" w:rsidP="00754A87">
      <w:pPr>
        <w:spacing w:after="240" w:line="276" w:lineRule="auto"/>
        <w:jc w:val="both"/>
        <w:rPr>
          <w:sz w:val="22"/>
          <w:szCs w:val="22"/>
        </w:rPr>
      </w:pPr>
    </w:p>
    <w:bookmarkEnd w:id="0"/>
    <w:p w14:paraId="64CD2B64" w14:textId="318B3219" w:rsidR="004A5FA0" w:rsidRPr="006E44C5" w:rsidRDefault="00CE2864" w:rsidP="004A5FA0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90412F" w:rsidRPr="0090412F">
        <w:rPr>
          <w:rFonts w:ascii="Times New Roman" w:hAnsi="Times New Roman"/>
          <w:b/>
          <w:bCs/>
          <w:i/>
        </w:rPr>
        <w:t>Dostawa i wdrożenie oprogramowania wspierającego ci</w:t>
      </w:r>
      <w:r w:rsidR="0090412F">
        <w:rPr>
          <w:rFonts w:ascii="Times New Roman" w:hAnsi="Times New Roman"/>
          <w:b/>
          <w:bCs/>
          <w:i/>
        </w:rPr>
        <w:t>ągłość działania OZK sp. z o.o.</w:t>
      </w:r>
      <w:r w:rsidR="004A5FA0" w:rsidRPr="006E44C5">
        <w:rPr>
          <w:rFonts w:ascii="Times New Roman" w:hAnsi="Times New Roman"/>
          <w:b/>
          <w:bCs/>
          <w:i/>
        </w:rPr>
        <w:t>”</w:t>
      </w:r>
      <w:r>
        <w:rPr>
          <w:rFonts w:ascii="Times New Roman" w:hAnsi="Times New Roman"/>
          <w:b/>
          <w:bCs/>
          <w:i/>
        </w:rPr>
        <w:t>.</w:t>
      </w:r>
    </w:p>
    <w:p w14:paraId="2E067505" w14:textId="77777777" w:rsidR="005C5B73" w:rsidRPr="006E44C5" w:rsidRDefault="005C5B73" w:rsidP="00813709">
      <w:pPr>
        <w:ind w:left="-426"/>
        <w:jc w:val="center"/>
        <w:rPr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42EE43C4" w:rsidR="005C5B73" w:rsidRDefault="00A85506" w:rsidP="00FA7150">
      <w:pPr>
        <w:ind w:left="-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042664">
        <w:rPr>
          <w:sz w:val="22"/>
          <w:szCs w:val="22"/>
        </w:rPr>
        <w:t>: dysponujemy następującymi osobami</w:t>
      </w:r>
      <w:r w:rsidR="005C5B73" w:rsidRPr="006E44C5">
        <w:rPr>
          <w:sz w:val="22"/>
          <w:szCs w:val="22"/>
        </w:rPr>
        <w:t>:</w:t>
      </w:r>
    </w:p>
    <w:p w14:paraId="6F9DE465" w14:textId="77777777" w:rsidR="00FA1BEC" w:rsidRDefault="00FA1BEC" w:rsidP="00FA7150">
      <w:pPr>
        <w:ind w:left="-426"/>
        <w:jc w:val="both"/>
        <w:rPr>
          <w:sz w:val="22"/>
          <w:szCs w:val="22"/>
        </w:rPr>
      </w:pPr>
    </w:p>
    <w:tbl>
      <w:tblPr>
        <w:tblW w:w="987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214"/>
        <w:gridCol w:w="2776"/>
        <w:gridCol w:w="3195"/>
        <w:gridCol w:w="2296"/>
      </w:tblGrid>
      <w:tr w:rsidR="00541C1E" w14:paraId="1F6FAB14" w14:textId="77777777" w:rsidTr="00541C1E">
        <w:trPr>
          <w:cantSplit/>
          <w:trHeight w:val="29"/>
        </w:trPr>
        <w:tc>
          <w:tcPr>
            <w:tcW w:w="397" w:type="dxa"/>
            <w:shd w:val="clear" w:color="auto" w:fill="F2F2F2"/>
            <w:vAlign w:val="center"/>
          </w:tcPr>
          <w:p w14:paraId="6EB2E0F5" w14:textId="77777777" w:rsidR="00541C1E" w:rsidRPr="00F7030E" w:rsidRDefault="00541C1E" w:rsidP="006121D3">
            <w:pPr>
              <w:spacing w:before="120" w:after="120"/>
              <w:jc w:val="center"/>
            </w:pPr>
            <w:r w:rsidRPr="00F7030E">
              <w:t>L.p.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5F6D193A" w14:textId="77777777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7030E">
              <w:t>Imię i Nazwisko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776DBA95" w14:textId="77777777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7030E">
              <w:t>Zakres wykonywanych czynności w realizacji zamówienia</w:t>
            </w:r>
          </w:p>
        </w:tc>
        <w:tc>
          <w:tcPr>
            <w:tcW w:w="3195" w:type="dxa"/>
            <w:shd w:val="clear" w:color="auto" w:fill="F2F2F2"/>
            <w:vAlign w:val="center"/>
          </w:tcPr>
          <w:p w14:paraId="479BD147" w14:textId="77777777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F7030E">
              <w:t>Informacje dotyczące kwalifikacji zawodowych, uprawnień, doświadczenia i wykształcenia niezbędnych do wykonania zamówienia</w:t>
            </w:r>
          </w:p>
        </w:tc>
        <w:tc>
          <w:tcPr>
            <w:tcW w:w="2296" w:type="dxa"/>
            <w:shd w:val="clear" w:color="auto" w:fill="F2F2F2"/>
            <w:vAlign w:val="center"/>
          </w:tcPr>
          <w:p w14:paraId="3FB8610B" w14:textId="77777777" w:rsidR="00541C1E" w:rsidRPr="00F7030E" w:rsidRDefault="00541C1E" w:rsidP="006121D3">
            <w:pPr>
              <w:spacing w:before="120" w:after="120"/>
              <w:jc w:val="center"/>
            </w:pPr>
            <w:r w:rsidRPr="00F7030E">
              <w:t>Informacja o podstawie do dysponowania tymi osobami</w:t>
            </w:r>
          </w:p>
        </w:tc>
        <w:bookmarkStart w:id="1" w:name="_GoBack"/>
        <w:bookmarkEnd w:id="1"/>
      </w:tr>
      <w:tr w:rsidR="00541C1E" w14:paraId="03AB304C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1A02EE11" w14:textId="77777777" w:rsidR="00541C1E" w:rsidRPr="00F7030E" w:rsidRDefault="00541C1E" w:rsidP="006121D3">
            <w:pPr>
              <w:spacing w:before="120" w:after="120"/>
            </w:pPr>
            <w:r w:rsidRPr="00F7030E">
              <w:t>1.</w:t>
            </w:r>
          </w:p>
        </w:tc>
        <w:tc>
          <w:tcPr>
            <w:tcW w:w="1214" w:type="dxa"/>
          </w:tcPr>
          <w:p w14:paraId="7D73C6CF" w14:textId="29FB4A8F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5D9EDBB9" w14:textId="7FBDA8A2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2668DE6E" w14:textId="7CE5320A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296" w:type="dxa"/>
          </w:tcPr>
          <w:p w14:paraId="2029EE64" w14:textId="31A85131" w:rsidR="00541C1E" w:rsidRPr="00F7030E" w:rsidRDefault="00541C1E" w:rsidP="006121D3">
            <w:pPr>
              <w:spacing w:before="120" w:after="120"/>
            </w:pPr>
          </w:p>
        </w:tc>
      </w:tr>
      <w:tr w:rsidR="00541C1E" w14:paraId="0BAFECD3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59688F67" w14:textId="77777777" w:rsidR="00541C1E" w:rsidRPr="00F7030E" w:rsidRDefault="00541C1E" w:rsidP="006121D3">
            <w:pPr>
              <w:spacing w:before="120" w:after="120"/>
            </w:pPr>
            <w:r w:rsidRPr="00F7030E">
              <w:t>2.</w:t>
            </w:r>
          </w:p>
        </w:tc>
        <w:tc>
          <w:tcPr>
            <w:tcW w:w="1214" w:type="dxa"/>
          </w:tcPr>
          <w:p w14:paraId="1B523A50" w14:textId="76C65498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3C93C503" w14:textId="3E77034C" w:rsidR="00541C1E" w:rsidRPr="00F7030E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69376A89" w14:textId="28682598" w:rsidR="00541C1E" w:rsidRPr="00F7030E" w:rsidRDefault="00541C1E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DFF06AE" w14:textId="213F95F3" w:rsidR="00541C1E" w:rsidRPr="00F7030E" w:rsidRDefault="00541C1E" w:rsidP="006121D3">
            <w:pPr>
              <w:spacing w:before="120" w:after="120"/>
            </w:pPr>
          </w:p>
        </w:tc>
      </w:tr>
      <w:tr w:rsidR="00067747" w14:paraId="2EB0712D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3BD887CC" w14:textId="316DFAE7" w:rsidR="00067747" w:rsidRPr="00F7030E" w:rsidRDefault="00067747" w:rsidP="006121D3">
            <w:pPr>
              <w:spacing w:before="120" w:after="120"/>
            </w:pPr>
            <w:r>
              <w:t>3.</w:t>
            </w:r>
          </w:p>
        </w:tc>
        <w:tc>
          <w:tcPr>
            <w:tcW w:w="1214" w:type="dxa"/>
          </w:tcPr>
          <w:p w14:paraId="7CDE711A" w14:textId="77777777" w:rsidR="00067747" w:rsidRPr="00F7030E" w:rsidRDefault="0006774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7CA5E409" w14:textId="77777777" w:rsidR="00067747" w:rsidRPr="00F7030E" w:rsidRDefault="0006774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032A1533" w14:textId="77777777" w:rsidR="00067747" w:rsidRPr="00F7030E" w:rsidRDefault="0006774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07BF69C" w14:textId="77777777" w:rsidR="00067747" w:rsidRPr="00F7030E" w:rsidRDefault="00067747" w:rsidP="006121D3">
            <w:pPr>
              <w:spacing w:before="120" w:after="120"/>
            </w:pPr>
          </w:p>
        </w:tc>
      </w:tr>
    </w:tbl>
    <w:p w14:paraId="09B8D0B1" w14:textId="38AB57E0" w:rsidR="00626B1F" w:rsidRPr="00D13DA0" w:rsidRDefault="0050771A" w:rsidP="00D13DA0">
      <w:pPr>
        <w:spacing w:before="60" w:after="120" w:line="360" w:lineRule="auto"/>
        <w:ind w:left="708"/>
        <w:jc w:val="both"/>
        <w:rPr>
          <w:iCs/>
          <w:sz w:val="22"/>
          <w:szCs w:val="22"/>
        </w:rPr>
      </w:pPr>
      <w:r w:rsidRPr="0050771A">
        <w:rPr>
          <w:iCs/>
          <w:sz w:val="22"/>
          <w:szCs w:val="22"/>
        </w:rPr>
        <w:t>Wykaz, o którym mowa powyżej musi potwierdzać spełnianie warunku udziału w postępowaniu</w:t>
      </w:r>
      <w:r w:rsidR="00DA1C29">
        <w:rPr>
          <w:iCs/>
          <w:sz w:val="22"/>
          <w:szCs w:val="22"/>
        </w:rPr>
        <w:t xml:space="preserve"> </w:t>
      </w:r>
      <w:r w:rsidR="00DA1C29">
        <w:rPr>
          <w:sz w:val="22"/>
          <w:szCs w:val="22"/>
        </w:rPr>
        <w:t>dotyczącego zdolności technicznej lub zawodowej</w:t>
      </w:r>
      <w:r w:rsidR="00626B1F">
        <w:rPr>
          <w:iCs/>
          <w:sz w:val="22"/>
          <w:szCs w:val="22"/>
        </w:rPr>
        <w:t xml:space="preserve"> </w:t>
      </w:r>
      <w:r w:rsidRPr="0050771A">
        <w:rPr>
          <w:iCs/>
          <w:sz w:val="22"/>
          <w:szCs w:val="22"/>
        </w:rPr>
        <w:t>określonego przez Zamawiającego w rozdziale IX ust. 2.pkt</w:t>
      </w:r>
      <w:r w:rsidR="009F718A">
        <w:rPr>
          <w:iCs/>
          <w:sz w:val="22"/>
          <w:szCs w:val="22"/>
        </w:rPr>
        <w:t xml:space="preserve">.4) </w:t>
      </w:r>
      <w:proofErr w:type="spellStart"/>
      <w:r w:rsidR="009F718A">
        <w:rPr>
          <w:iCs/>
          <w:sz w:val="22"/>
          <w:szCs w:val="22"/>
        </w:rPr>
        <w:t>ppkt.</w:t>
      </w:r>
      <w:r w:rsidRPr="0050771A">
        <w:rPr>
          <w:iCs/>
          <w:sz w:val="22"/>
          <w:szCs w:val="22"/>
        </w:rPr>
        <w:t>b</w:t>
      </w:r>
      <w:proofErr w:type="spellEnd"/>
    </w:p>
    <w:tbl>
      <w:tblPr>
        <w:tblW w:w="9649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5361"/>
      </w:tblGrid>
      <w:tr w:rsidR="00541C1E" w:rsidRPr="00121B8A" w14:paraId="213DE658" w14:textId="77777777" w:rsidTr="00541C1E">
        <w:trPr>
          <w:trHeight w:val="836"/>
        </w:trPr>
        <w:tc>
          <w:tcPr>
            <w:tcW w:w="4288" w:type="dxa"/>
            <w:shd w:val="clear" w:color="auto" w:fill="auto"/>
          </w:tcPr>
          <w:p w14:paraId="2F102C8B" w14:textId="77777777" w:rsidR="00541C1E" w:rsidRPr="00F7030E" w:rsidRDefault="00541C1E" w:rsidP="006121D3">
            <w:pPr>
              <w:widowControl w:val="0"/>
              <w:adjustRightInd w:val="0"/>
              <w:jc w:val="both"/>
              <w:textAlignment w:val="baseline"/>
              <w:rPr>
                <w:iCs/>
                <w:sz w:val="24"/>
                <w:szCs w:val="24"/>
              </w:rPr>
            </w:pPr>
          </w:p>
          <w:p w14:paraId="1A899DC0" w14:textId="77777777" w:rsidR="00541C1E" w:rsidRPr="00F7030E" w:rsidRDefault="00541C1E" w:rsidP="006121D3">
            <w:pPr>
              <w:widowControl w:val="0"/>
              <w:adjustRightInd w:val="0"/>
              <w:ind w:left="1596"/>
              <w:textAlignment w:val="baseline"/>
              <w:rPr>
                <w:iCs/>
                <w:sz w:val="24"/>
                <w:szCs w:val="24"/>
              </w:rPr>
            </w:pPr>
            <w:r w:rsidRPr="00F7030E">
              <w:rPr>
                <w:i/>
                <w:sz w:val="24"/>
                <w:szCs w:val="24"/>
                <w:vertAlign w:val="superscript"/>
              </w:rPr>
              <w:t>.......................................................</w:t>
            </w:r>
          </w:p>
          <w:p w14:paraId="2C758CA4" w14:textId="77777777" w:rsidR="00541C1E" w:rsidRPr="00F7030E" w:rsidRDefault="00541C1E" w:rsidP="006121D3">
            <w:pPr>
              <w:widowControl w:val="0"/>
              <w:adjustRightInd w:val="0"/>
              <w:spacing w:after="120"/>
              <w:ind w:left="1596"/>
              <w:textAlignment w:val="baseline"/>
              <w:rPr>
                <w:iCs/>
                <w:sz w:val="18"/>
                <w:szCs w:val="18"/>
              </w:rPr>
            </w:pPr>
            <w:r w:rsidRPr="00F7030E">
              <w:rPr>
                <w:iCs/>
                <w:sz w:val="18"/>
                <w:szCs w:val="18"/>
              </w:rPr>
              <w:t xml:space="preserve">                  [data]</w:t>
            </w:r>
          </w:p>
        </w:tc>
        <w:tc>
          <w:tcPr>
            <w:tcW w:w="5361" w:type="dxa"/>
            <w:shd w:val="clear" w:color="auto" w:fill="auto"/>
          </w:tcPr>
          <w:p w14:paraId="34A14AC4" w14:textId="77777777" w:rsidR="00541C1E" w:rsidRPr="00F7030E" w:rsidRDefault="00541C1E" w:rsidP="006121D3">
            <w:pPr>
              <w:widowControl w:val="0"/>
              <w:adjustRightInd w:val="0"/>
              <w:jc w:val="both"/>
              <w:textAlignment w:val="baseline"/>
              <w:rPr>
                <w:iCs/>
                <w:sz w:val="24"/>
                <w:szCs w:val="24"/>
              </w:rPr>
            </w:pPr>
          </w:p>
          <w:p w14:paraId="2ABE1D37" w14:textId="4D93E6B2" w:rsidR="00541C1E" w:rsidRPr="00F7030E" w:rsidRDefault="00541C1E" w:rsidP="006121D3">
            <w:pPr>
              <w:widowControl w:val="0"/>
              <w:adjustRightInd w:val="0"/>
              <w:jc w:val="both"/>
              <w:textAlignment w:val="baseline"/>
              <w:rPr>
                <w:i/>
                <w:sz w:val="24"/>
                <w:szCs w:val="24"/>
                <w:vertAlign w:val="superscript"/>
              </w:rPr>
            </w:pPr>
            <w:r w:rsidRPr="00F7030E">
              <w:rPr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</w:t>
            </w:r>
          </w:p>
          <w:p w14:paraId="5A73A2EB" w14:textId="77777777" w:rsidR="00541C1E" w:rsidRPr="00F7030E" w:rsidRDefault="00541C1E" w:rsidP="006121D3">
            <w:pPr>
              <w:widowControl w:val="0"/>
              <w:adjustRightInd w:val="0"/>
              <w:spacing w:after="60"/>
              <w:jc w:val="both"/>
              <w:textAlignment w:val="baseline"/>
              <w:rPr>
                <w:iCs/>
                <w:sz w:val="18"/>
                <w:szCs w:val="18"/>
              </w:rPr>
            </w:pPr>
            <w:r w:rsidRPr="00F7030E">
              <w:rPr>
                <w:iCs/>
                <w:sz w:val="18"/>
                <w:szCs w:val="18"/>
              </w:rPr>
              <w:t>[kwalifikowany podpis elektroniczny lub podpis zaufany lub elektroniczny podpis osobisty osoby / osób uprawnionych do reprezentacji Wykonawcy]</w:t>
            </w:r>
          </w:p>
        </w:tc>
      </w:tr>
    </w:tbl>
    <w:p w14:paraId="0E1E927D" w14:textId="77777777" w:rsidR="007066B5" w:rsidRDefault="007066B5" w:rsidP="005C5B73">
      <w:pPr>
        <w:rPr>
          <w:sz w:val="24"/>
          <w:vertAlign w:val="superscript"/>
        </w:rPr>
      </w:pPr>
    </w:p>
    <w:sectPr w:rsidR="007066B5" w:rsidSect="00813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F7DC6" w14:textId="77777777" w:rsidR="005D20AA" w:rsidRDefault="005D20AA">
      <w:r>
        <w:separator/>
      </w:r>
    </w:p>
  </w:endnote>
  <w:endnote w:type="continuationSeparator" w:id="0">
    <w:p w14:paraId="1583B767" w14:textId="77777777" w:rsidR="005D20AA" w:rsidRDefault="005D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3989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5A17927" w14:textId="77777777" w:rsidR="00EF0FC8" w:rsidRDefault="00EF0FC8">
    <w:pPr>
      <w:pStyle w:val="Stopka"/>
      <w:tabs>
        <w:tab w:val="clear" w:pos="4536"/>
      </w:tabs>
      <w:jc w:val="center"/>
    </w:pPr>
  </w:p>
  <w:p w14:paraId="0EB18BA9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 w:rsidR="00B93E7C">
      <w:rPr>
        <w:rStyle w:val="Numerstrony"/>
        <w:rFonts w:ascii="Arial" w:hAnsi="Arial"/>
      </w:rPr>
      <w:fldChar w:fldCharType="separate"/>
    </w:r>
    <w:r w:rsidR="004523F2">
      <w:rPr>
        <w:rStyle w:val="Numerstrony"/>
        <w:rFonts w:ascii="Arial" w:hAnsi="Arial"/>
        <w:noProof/>
      </w:rPr>
      <w:t>1</w:t>
    </w:r>
    <w:r w:rsidR="00B93E7C"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 w:rsidR="00B93E7C">
      <w:rPr>
        <w:rStyle w:val="Numerstrony"/>
        <w:rFonts w:ascii="Arial" w:hAnsi="Arial"/>
      </w:rPr>
      <w:fldChar w:fldCharType="separate"/>
    </w:r>
    <w:r w:rsidR="004523F2">
      <w:rPr>
        <w:rStyle w:val="Numerstrony"/>
        <w:rFonts w:ascii="Arial" w:hAnsi="Arial"/>
        <w:noProof/>
      </w:rPr>
      <w:t>1</w:t>
    </w:r>
    <w:r w:rsidR="00B93E7C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A1A1E" w14:textId="77777777" w:rsidR="005D20AA" w:rsidRDefault="005D20AA">
      <w:r>
        <w:separator/>
      </w:r>
    </w:p>
  </w:footnote>
  <w:footnote w:type="continuationSeparator" w:id="0">
    <w:p w14:paraId="5DC8D945" w14:textId="77777777" w:rsidR="005D20AA" w:rsidRDefault="005D2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8DBDB" w14:textId="77777777" w:rsidR="001B6F08" w:rsidRDefault="001B6F0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E47BD" w14:textId="77777777" w:rsidR="001B6F08" w:rsidRDefault="001B6F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B0"/>
    <w:rsid w:val="00005A23"/>
    <w:rsid w:val="0001768C"/>
    <w:rsid w:val="00042664"/>
    <w:rsid w:val="00047D41"/>
    <w:rsid w:val="00067747"/>
    <w:rsid w:val="00085EBE"/>
    <w:rsid w:val="00091B1F"/>
    <w:rsid w:val="000B76B0"/>
    <w:rsid w:val="000C7A74"/>
    <w:rsid w:val="001073A6"/>
    <w:rsid w:val="001222F6"/>
    <w:rsid w:val="001A0A65"/>
    <w:rsid w:val="001A0E60"/>
    <w:rsid w:val="001B29BC"/>
    <w:rsid w:val="001B6F08"/>
    <w:rsid w:val="001B75CB"/>
    <w:rsid w:val="001D49D0"/>
    <w:rsid w:val="00215133"/>
    <w:rsid w:val="00291D32"/>
    <w:rsid w:val="002B6E50"/>
    <w:rsid w:val="002C6B8F"/>
    <w:rsid w:val="002D74CB"/>
    <w:rsid w:val="002F58C0"/>
    <w:rsid w:val="0031485A"/>
    <w:rsid w:val="00320914"/>
    <w:rsid w:val="003307A4"/>
    <w:rsid w:val="00333725"/>
    <w:rsid w:val="003650F3"/>
    <w:rsid w:val="003659CF"/>
    <w:rsid w:val="00373625"/>
    <w:rsid w:val="00376E41"/>
    <w:rsid w:val="00392FCC"/>
    <w:rsid w:val="003D633B"/>
    <w:rsid w:val="003F7BF8"/>
    <w:rsid w:val="004067FF"/>
    <w:rsid w:val="00425DD9"/>
    <w:rsid w:val="004523F2"/>
    <w:rsid w:val="004919C4"/>
    <w:rsid w:val="004A5FA0"/>
    <w:rsid w:val="004B2A7E"/>
    <w:rsid w:val="004E6700"/>
    <w:rsid w:val="0050771A"/>
    <w:rsid w:val="00535CFC"/>
    <w:rsid w:val="00536233"/>
    <w:rsid w:val="00541C1E"/>
    <w:rsid w:val="00573E35"/>
    <w:rsid w:val="00592788"/>
    <w:rsid w:val="005C5B73"/>
    <w:rsid w:val="005D20AA"/>
    <w:rsid w:val="005E6AE8"/>
    <w:rsid w:val="006105E0"/>
    <w:rsid w:val="00626B1F"/>
    <w:rsid w:val="00642390"/>
    <w:rsid w:val="00664625"/>
    <w:rsid w:val="006A75B2"/>
    <w:rsid w:val="006E44C5"/>
    <w:rsid w:val="007066B5"/>
    <w:rsid w:val="007478AB"/>
    <w:rsid w:val="00754A87"/>
    <w:rsid w:val="00791776"/>
    <w:rsid w:val="00792635"/>
    <w:rsid w:val="0079463D"/>
    <w:rsid w:val="007A1AA3"/>
    <w:rsid w:val="007E47E5"/>
    <w:rsid w:val="007F6BBC"/>
    <w:rsid w:val="008028BE"/>
    <w:rsid w:val="00813709"/>
    <w:rsid w:val="008715C7"/>
    <w:rsid w:val="0088163B"/>
    <w:rsid w:val="00883F92"/>
    <w:rsid w:val="00885C2B"/>
    <w:rsid w:val="008D1C8C"/>
    <w:rsid w:val="008D436C"/>
    <w:rsid w:val="008E1236"/>
    <w:rsid w:val="008E7DB4"/>
    <w:rsid w:val="008F50C0"/>
    <w:rsid w:val="0090412F"/>
    <w:rsid w:val="009179C0"/>
    <w:rsid w:val="009228A5"/>
    <w:rsid w:val="0092446D"/>
    <w:rsid w:val="009254CB"/>
    <w:rsid w:val="00927C8A"/>
    <w:rsid w:val="00940CF3"/>
    <w:rsid w:val="0094416C"/>
    <w:rsid w:val="00970848"/>
    <w:rsid w:val="00993FF4"/>
    <w:rsid w:val="009A62CC"/>
    <w:rsid w:val="009F718A"/>
    <w:rsid w:val="00A16439"/>
    <w:rsid w:val="00A20713"/>
    <w:rsid w:val="00A21E2F"/>
    <w:rsid w:val="00A43C8C"/>
    <w:rsid w:val="00A54E78"/>
    <w:rsid w:val="00A85506"/>
    <w:rsid w:val="00AB67AC"/>
    <w:rsid w:val="00AC6543"/>
    <w:rsid w:val="00AF2E86"/>
    <w:rsid w:val="00B055F8"/>
    <w:rsid w:val="00B12661"/>
    <w:rsid w:val="00B22D9D"/>
    <w:rsid w:val="00B55479"/>
    <w:rsid w:val="00B64685"/>
    <w:rsid w:val="00B91DC9"/>
    <w:rsid w:val="00B93E7C"/>
    <w:rsid w:val="00BA450C"/>
    <w:rsid w:val="00BA751D"/>
    <w:rsid w:val="00BB652C"/>
    <w:rsid w:val="00C03742"/>
    <w:rsid w:val="00C359FD"/>
    <w:rsid w:val="00C44227"/>
    <w:rsid w:val="00C715CA"/>
    <w:rsid w:val="00C80575"/>
    <w:rsid w:val="00CB6874"/>
    <w:rsid w:val="00CD2B6F"/>
    <w:rsid w:val="00CD5A9A"/>
    <w:rsid w:val="00CE2864"/>
    <w:rsid w:val="00CF265A"/>
    <w:rsid w:val="00CF77D0"/>
    <w:rsid w:val="00D13DA0"/>
    <w:rsid w:val="00D20A7B"/>
    <w:rsid w:val="00D25B2A"/>
    <w:rsid w:val="00D352DB"/>
    <w:rsid w:val="00D70C8F"/>
    <w:rsid w:val="00DA1C29"/>
    <w:rsid w:val="00DC1505"/>
    <w:rsid w:val="00DC265D"/>
    <w:rsid w:val="00E625D4"/>
    <w:rsid w:val="00E626D8"/>
    <w:rsid w:val="00E878EB"/>
    <w:rsid w:val="00E94A8E"/>
    <w:rsid w:val="00EC712C"/>
    <w:rsid w:val="00EF0FC8"/>
    <w:rsid w:val="00F25979"/>
    <w:rsid w:val="00F31757"/>
    <w:rsid w:val="00F7030E"/>
    <w:rsid w:val="00F748AA"/>
    <w:rsid w:val="00F85E7E"/>
    <w:rsid w:val="00FA1BEC"/>
    <w:rsid w:val="00FA57F2"/>
    <w:rsid w:val="00FA7150"/>
    <w:rsid w:val="00FB1D73"/>
    <w:rsid w:val="00FD5B25"/>
    <w:rsid w:val="00FE0C2F"/>
    <w:rsid w:val="00FE4529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  <w15:docId w15:val="{4B0FF5C9-C1C9-4C37-AF89-68923C9A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4DB1"/>
  </w:style>
  <w:style w:type="character" w:styleId="Odwoanieprzypisudolnego">
    <w:name w:val="footnote reference"/>
    <w:basedOn w:val="Domylnaczcionkaakapitu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A374D-0DA1-4CEC-B645-68C4EFB0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Marlena Żyśko</cp:lastModifiedBy>
  <cp:revision>13</cp:revision>
  <cp:lastPrinted>2021-10-04T13:35:00Z</cp:lastPrinted>
  <dcterms:created xsi:type="dcterms:W3CDTF">2024-08-16T17:12:00Z</dcterms:created>
  <dcterms:modified xsi:type="dcterms:W3CDTF">2025-04-29T07:38:00Z</dcterms:modified>
</cp:coreProperties>
</file>